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B53A9" w14:textId="77777777" w:rsidR="0056558E" w:rsidRDefault="0056558E" w:rsidP="00565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MARGET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3557653" w14:textId="77777777" w:rsidR="0056558E" w:rsidRDefault="0056558E" w:rsidP="00565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Walden, Essex. Grasier.</w:t>
      </w:r>
    </w:p>
    <w:p w14:paraId="30A938A0" w14:textId="77777777" w:rsidR="0056558E" w:rsidRDefault="0056558E" w:rsidP="0056558E">
      <w:pPr>
        <w:pStyle w:val="NoSpacing"/>
        <w:rPr>
          <w:rFonts w:cs="Times New Roman"/>
          <w:szCs w:val="24"/>
        </w:rPr>
      </w:pPr>
    </w:p>
    <w:p w14:paraId="66EE304F" w14:textId="77777777" w:rsidR="0056558E" w:rsidRDefault="0056558E" w:rsidP="0056558E">
      <w:pPr>
        <w:pStyle w:val="NoSpacing"/>
        <w:rPr>
          <w:rFonts w:cs="Times New Roman"/>
          <w:szCs w:val="24"/>
        </w:rPr>
      </w:pPr>
    </w:p>
    <w:p w14:paraId="5AC02CE6" w14:textId="77777777" w:rsidR="0056558E" w:rsidRDefault="0056558E" w:rsidP="00565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Semer of Walden(q.v.) brought a plaint of debt against him and </w:t>
      </w:r>
    </w:p>
    <w:p w14:paraId="19876A78" w14:textId="77777777" w:rsidR="0056558E" w:rsidRDefault="0056558E" w:rsidP="00565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two others.</w:t>
      </w:r>
    </w:p>
    <w:p w14:paraId="7B0C3B2E" w14:textId="77777777" w:rsidR="0056558E" w:rsidRDefault="0056558E" w:rsidP="00565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F475FC1" w14:textId="77777777" w:rsidR="0056558E" w:rsidRDefault="0056558E" w:rsidP="0056558E">
      <w:pPr>
        <w:pStyle w:val="NoSpacing"/>
        <w:rPr>
          <w:rFonts w:cs="Times New Roman"/>
          <w:szCs w:val="24"/>
        </w:rPr>
      </w:pPr>
    </w:p>
    <w:p w14:paraId="10313553" w14:textId="77777777" w:rsidR="0056558E" w:rsidRDefault="0056558E" w:rsidP="0056558E">
      <w:pPr>
        <w:pStyle w:val="NoSpacing"/>
        <w:rPr>
          <w:rFonts w:cs="Times New Roman"/>
          <w:szCs w:val="24"/>
        </w:rPr>
      </w:pPr>
    </w:p>
    <w:p w14:paraId="4AD76C32" w14:textId="77777777" w:rsidR="0056558E" w:rsidRDefault="0056558E" w:rsidP="005655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July 2024</w:t>
      </w:r>
    </w:p>
    <w:p w14:paraId="36254B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82C03D" w14:textId="77777777" w:rsidR="0056558E" w:rsidRDefault="0056558E" w:rsidP="009139A6">
      <w:r>
        <w:separator/>
      </w:r>
    </w:p>
  </w:endnote>
  <w:endnote w:type="continuationSeparator" w:id="0">
    <w:p w14:paraId="227F1A31" w14:textId="77777777" w:rsidR="0056558E" w:rsidRDefault="005655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A54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333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0E6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D2DBC" w14:textId="77777777" w:rsidR="0056558E" w:rsidRDefault="0056558E" w:rsidP="009139A6">
      <w:r>
        <w:separator/>
      </w:r>
    </w:p>
  </w:footnote>
  <w:footnote w:type="continuationSeparator" w:id="0">
    <w:p w14:paraId="4C83B164" w14:textId="77777777" w:rsidR="0056558E" w:rsidRDefault="005655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57C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A25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AD4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58E"/>
    <w:rsid w:val="000666E0"/>
    <w:rsid w:val="002510B7"/>
    <w:rsid w:val="00270799"/>
    <w:rsid w:val="0056558E"/>
    <w:rsid w:val="005C130B"/>
    <w:rsid w:val="00604F3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1B54F"/>
  <w15:chartTrackingRefBased/>
  <w15:docId w15:val="{6E81F7AD-3B43-4C8B-9E21-58F74991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655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2024-10-12T16:01:00Z</dcterms:created>
  <dcterms:modified xsi:type="dcterms:W3CDTF">2024-10-12T16:01:00Z</dcterms:modified>
</cp:coreProperties>
</file>